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8B7869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08791" w:history="1">
        <w:r w:rsidR="008B7869" w:rsidRPr="00362FEC">
          <w:rPr>
            <w:rStyle w:val="aa"/>
          </w:rPr>
          <w:t>HH3C-LswDEVM-MIB</w:t>
        </w:r>
        <w:r w:rsidR="008B7869">
          <w:rPr>
            <w:webHidden/>
          </w:rPr>
          <w:tab/>
        </w:r>
        <w:r w:rsidR="008B7869">
          <w:rPr>
            <w:webHidden/>
          </w:rPr>
          <w:fldChar w:fldCharType="begin"/>
        </w:r>
        <w:r w:rsidR="008B7869">
          <w:rPr>
            <w:webHidden/>
          </w:rPr>
          <w:instrText xml:space="preserve"> PAGEREF _Toc399408791 \h </w:instrText>
        </w:r>
        <w:r w:rsidR="008B7869">
          <w:rPr>
            <w:webHidden/>
          </w:rPr>
        </w:r>
        <w:r w:rsidR="008B7869">
          <w:rPr>
            <w:webHidden/>
          </w:rPr>
          <w:fldChar w:fldCharType="separate"/>
        </w:r>
        <w:r w:rsidR="008B7869">
          <w:rPr>
            <w:webHidden/>
          </w:rPr>
          <w:t>2</w:t>
        </w:r>
        <w:r w:rsidR="008B7869">
          <w:rPr>
            <w:webHidden/>
          </w:rPr>
          <w:fldChar w:fldCharType="end"/>
        </w:r>
      </w:hyperlink>
    </w:p>
    <w:p w:rsidR="008B7869" w:rsidRDefault="008B786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92" w:history="1">
        <w:r w:rsidRPr="00362FEC">
          <w:rPr>
            <w:rStyle w:val="aa"/>
          </w:rPr>
          <w:t>Scalar objects of hh3cLswdevMMibObject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_Toc399408792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B7869" w:rsidRDefault="008B786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93" w:history="1">
        <w:r w:rsidRPr="00362FEC">
          <w:rPr>
            <w:rStyle w:val="aa"/>
          </w:rPr>
          <w:t>hh3cdevMFanStatusTable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_Toc399408793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B7869" w:rsidRDefault="008B786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94" w:history="1">
        <w:r w:rsidRPr="00362FEC">
          <w:rPr>
            <w:rStyle w:val="aa"/>
          </w:rPr>
          <w:t>hh3cdevMPowerStatusTable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_Toc399408794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B7869" w:rsidRDefault="008B786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95" w:history="1">
        <w:r w:rsidRPr="00362FEC">
          <w:rPr>
            <w:rStyle w:val="aa"/>
          </w:rPr>
          <w:t>hh3cdevMSlotEnvironmentTable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_Toc399408795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8B7869" w:rsidRPr="008B7869" w:rsidRDefault="008B7869" w:rsidP="008B7869">
      <w:pPr>
        <w:pStyle w:val="1"/>
        <w:tabs>
          <w:tab w:val="num" w:pos="432"/>
        </w:tabs>
        <w:ind w:left="432" w:hanging="432"/>
        <w:jc w:val="both"/>
      </w:pPr>
      <w:bookmarkStart w:id="1" w:name="_Toc304372876"/>
      <w:bookmarkStart w:id="2" w:name="_Toc313971724"/>
      <w:bookmarkStart w:id="3" w:name="_Toc397420609"/>
      <w:bookmarkStart w:id="4" w:name="_Toc399408791"/>
      <w:r w:rsidRPr="008B7869">
        <w:lastRenderedPageBreak/>
        <w:t>HH3C-LswDEVM-MIB</w:t>
      </w:r>
      <w:bookmarkEnd w:id="1"/>
      <w:bookmarkEnd w:id="2"/>
      <w:bookmarkEnd w:id="3"/>
      <w:bookmarkEnd w:id="4"/>
    </w:p>
    <w:p w:rsidR="008B7869" w:rsidRPr="002048EE" w:rsidRDefault="008B7869" w:rsidP="008B786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04372877"/>
      <w:bookmarkStart w:id="6" w:name="_Toc313971725"/>
      <w:bookmarkStart w:id="7" w:name="_Toc397420610"/>
      <w:bookmarkStart w:id="8" w:name="_Toc399408792"/>
      <w:r w:rsidRPr="002048EE">
        <w:t xml:space="preserve">Scalar objects of </w:t>
      </w:r>
      <w:r>
        <w:t>hh3c</w:t>
      </w:r>
      <w:r w:rsidRPr="002048EE">
        <w:t>LswdevMMibObject group</w:t>
      </w:r>
      <w:bookmarkEnd w:id="5"/>
      <w:bookmarkEnd w:id="6"/>
      <w:bookmarkEnd w:id="7"/>
      <w:bookmarkEnd w:id="8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B7869" w:rsidRPr="002048EE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Description</w:t>
            </w:r>
          </w:p>
        </w:tc>
      </w:tr>
      <w:tr w:rsidR="008B7869" w:rsidRPr="002048EE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LinkUpDownTrapEnable</w:t>
            </w:r>
            <w:r>
              <w:t xml:space="preserve"> (1.3.6.1.4.1.25506.8.35.9.1.9)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8B7869" w:rsidRPr="002048EE" w:rsidTr="00DC177B">
        <w:tc>
          <w:tcPr>
            <w:tcW w:w="300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dot1qTpFdbLearnStatus</w:t>
            </w:r>
            <w:r>
              <w:t xml:space="preserve"> (1.3.6.1.4.1.25506.8.35.9.1.10) </w:t>
            </w:r>
          </w:p>
        </w:tc>
        <w:tc>
          <w:tcPr>
            <w:tcW w:w="144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>
              <w:rPr>
                <w:rFonts w:cs="Arial"/>
                <w:color w:val="00000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As per MIB</w:t>
            </w:r>
          </w:p>
        </w:tc>
      </w:tr>
      <w:tr w:rsidR="008B7869" w:rsidRPr="002048EE" w:rsidTr="00DC177B">
        <w:tc>
          <w:tcPr>
            <w:tcW w:w="300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CfmWriteFlash</w:t>
            </w:r>
            <w:r>
              <w:t xml:space="preserve"> (1.3.6.1.4.1.25506.8.35.9.1.11) </w:t>
            </w:r>
          </w:p>
        </w:tc>
        <w:tc>
          <w:tcPr>
            <w:tcW w:w="144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write-only</w:t>
            </w:r>
          </w:p>
        </w:tc>
        <w:tc>
          <w:tcPr>
            <w:tcW w:w="100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No</w:t>
            </w:r>
          </w:p>
        </w:tc>
        <w:tc>
          <w:tcPr>
            <w:tcW w:w="2880" w:type="dxa"/>
            <w:shd w:val="clear" w:color="auto" w:fill="auto"/>
          </w:tcPr>
          <w:p w:rsidR="008B7869" w:rsidRPr="00210F13" w:rsidRDefault="008B7869" w:rsidP="00DC177B">
            <w:pPr>
              <w:pStyle w:val="TableText"/>
              <w:kinsoku w:val="0"/>
              <w:textAlignment w:val="top"/>
            </w:pPr>
            <w:r w:rsidRPr="00700147">
              <w:rPr>
                <w:rFonts w:hint="eastAsia"/>
              </w:rPr>
              <w:t>Not supported</w:t>
            </w:r>
          </w:p>
        </w:tc>
      </w:tr>
      <w:tr w:rsidR="008B7869" w:rsidRPr="002048EE" w:rsidTr="00DC177B">
        <w:tc>
          <w:tcPr>
            <w:tcW w:w="300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CfmEraseFlash</w:t>
            </w:r>
            <w:r>
              <w:t xml:space="preserve"> (1.3.6.1.4.1.25506.8.35.9.1.12) </w:t>
            </w:r>
          </w:p>
        </w:tc>
        <w:tc>
          <w:tcPr>
            <w:tcW w:w="144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write-only</w:t>
            </w:r>
          </w:p>
        </w:tc>
        <w:tc>
          <w:tcPr>
            <w:tcW w:w="100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No</w:t>
            </w:r>
          </w:p>
        </w:tc>
        <w:tc>
          <w:tcPr>
            <w:tcW w:w="2880" w:type="dxa"/>
            <w:shd w:val="clear" w:color="auto" w:fill="auto"/>
          </w:tcPr>
          <w:p w:rsidR="008B7869" w:rsidRPr="00210F13" w:rsidRDefault="008B7869" w:rsidP="00DC177B">
            <w:pPr>
              <w:pStyle w:val="TableText"/>
              <w:kinsoku w:val="0"/>
              <w:textAlignment w:val="top"/>
            </w:pPr>
            <w:r w:rsidRPr="00700147">
              <w:rPr>
                <w:rFonts w:hint="eastAsia"/>
              </w:rPr>
              <w:t>Not supported</w:t>
            </w:r>
          </w:p>
        </w:tc>
      </w:tr>
    </w:tbl>
    <w:p w:rsidR="008B7869" w:rsidRPr="002048EE" w:rsidRDefault="008B7869" w:rsidP="008B7869">
      <w:pPr>
        <w:spacing w:after="120"/>
        <w:ind w:left="425"/>
      </w:pPr>
    </w:p>
    <w:p w:rsidR="008B7869" w:rsidRDefault="008B7869" w:rsidP="008B786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04372878"/>
      <w:bookmarkStart w:id="10" w:name="_Toc313971726"/>
      <w:bookmarkStart w:id="11" w:name="_Toc397420611"/>
      <w:bookmarkStart w:id="12" w:name="_Toc399408793"/>
      <w:r>
        <w:t>hh3c</w:t>
      </w:r>
      <w:r w:rsidRPr="002048EE">
        <w:t>devMFanStatusTable</w:t>
      </w:r>
      <w:bookmarkEnd w:id="9"/>
      <w:bookmarkEnd w:id="10"/>
      <w:bookmarkEnd w:id="11"/>
      <w:bookmarkEnd w:id="12"/>
    </w:p>
    <w:p w:rsidR="008B7869" w:rsidRDefault="008B7869" w:rsidP="008B7869">
      <w:pPr>
        <w:spacing w:after="120"/>
      </w:pPr>
      <w:r>
        <w:t xml:space="preserve">OID of this table </w:t>
      </w:r>
      <w:proofErr w:type="gramStart"/>
      <w:r>
        <w:t>is :1.3.6.1.4.1.25506.8.35.9.1.1</w:t>
      </w:r>
      <w:proofErr w:type="gramEnd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B7869" w:rsidRPr="002048EE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Description</w:t>
            </w:r>
          </w:p>
        </w:tc>
      </w:tr>
      <w:tr w:rsidR="008B7869" w:rsidRPr="002048EE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DevMFanNum</w:t>
            </w:r>
            <w:r>
              <w:t xml:space="preserve"> (1.3.6.1.4.1.25506.8.35.9.1.1.1.1)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rPr>
                <w:rFonts w:hint="eastAsia"/>
              </w:rPr>
              <w:t xml:space="preserve">This object is </w:t>
            </w:r>
            <w:r w:rsidRPr="002048EE">
              <w:t>use</w:t>
            </w:r>
            <w:r w:rsidRPr="002048EE">
              <w:rPr>
                <w:rFonts w:hint="eastAsia"/>
              </w:rPr>
              <w:t>d</w:t>
            </w:r>
            <w:r w:rsidRPr="002048EE">
              <w:t xml:space="preserve"> to identify uniquely</w:t>
            </w:r>
            <w:r w:rsidRPr="002048EE">
              <w:rPr>
                <w:rFonts w:hint="eastAsia"/>
              </w:rPr>
              <w:t xml:space="preserve"> </w:t>
            </w:r>
            <w:r w:rsidRPr="002048EE">
              <w:t>fans in device.</w:t>
            </w:r>
          </w:p>
        </w:tc>
      </w:tr>
      <w:tr w:rsidR="008B7869" w:rsidRPr="002048EE" w:rsidTr="00DC177B">
        <w:tc>
          <w:tcPr>
            <w:tcW w:w="300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DevMFanStatus</w:t>
            </w:r>
            <w:r>
              <w:t xml:space="preserve"> (1.3.6.1.4.1.25506.8.35.9.1.1.1.2) </w:t>
            </w:r>
          </w:p>
        </w:tc>
        <w:tc>
          <w:tcPr>
            <w:tcW w:w="144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read-only</w:t>
            </w:r>
          </w:p>
        </w:tc>
        <w:tc>
          <w:tcPr>
            <w:tcW w:w="100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No</w:t>
            </w:r>
          </w:p>
        </w:tc>
        <w:tc>
          <w:tcPr>
            <w:tcW w:w="288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As per MIB</w:t>
            </w:r>
          </w:p>
        </w:tc>
      </w:tr>
    </w:tbl>
    <w:p w:rsidR="008B7869" w:rsidRPr="002048EE" w:rsidRDefault="008B7869" w:rsidP="008B7869">
      <w:pPr>
        <w:spacing w:after="120"/>
        <w:ind w:left="425"/>
      </w:pPr>
    </w:p>
    <w:p w:rsidR="008B7869" w:rsidRDefault="008B7869" w:rsidP="008B786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304372879"/>
      <w:bookmarkStart w:id="14" w:name="_Toc313971727"/>
      <w:bookmarkStart w:id="15" w:name="_Toc397420612"/>
      <w:bookmarkStart w:id="16" w:name="_Toc399408794"/>
      <w:r>
        <w:t>hh3c</w:t>
      </w:r>
      <w:r w:rsidRPr="002048EE">
        <w:t>devMPowerStatusTable</w:t>
      </w:r>
      <w:bookmarkEnd w:id="13"/>
      <w:bookmarkEnd w:id="14"/>
      <w:bookmarkEnd w:id="15"/>
      <w:bookmarkEnd w:id="16"/>
    </w:p>
    <w:p w:rsidR="008B7869" w:rsidRDefault="008B7869" w:rsidP="008B7869">
      <w:pPr>
        <w:spacing w:after="120"/>
      </w:pPr>
      <w:r>
        <w:t xml:space="preserve">OID of this table </w:t>
      </w:r>
      <w:proofErr w:type="gramStart"/>
      <w:r>
        <w:t>is :1.3.6.1.4.1.25506.8.35.9.1.2</w:t>
      </w:r>
      <w:proofErr w:type="gramEnd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B7869" w:rsidRPr="002048EE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Description</w:t>
            </w:r>
          </w:p>
        </w:tc>
      </w:tr>
      <w:tr w:rsidR="008B7869" w:rsidRPr="002048EE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DevMPowerNum</w:t>
            </w:r>
            <w:r>
              <w:t xml:space="preserve"> (1.3.6.1.4.1.25506.8.35.9.1.2.1.1)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rPr>
                <w:rFonts w:hint="eastAsia"/>
              </w:rPr>
              <w:t>This object is</w:t>
            </w:r>
            <w:r w:rsidRPr="002048EE">
              <w:t xml:space="preserve"> use</w:t>
            </w:r>
            <w:r w:rsidRPr="002048EE">
              <w:rPr>
                <w:rFonts w:hint="eastAsia"/>
              </w:rPr>
              <w:t>d</w:t>
            </w:r>
            <w:r w:rsidRPr="002048EE">
              <w:t xml:space="preserve"> to identify uniquely</w:t>
            </w:r>
            <w:r w:rsidRPr="002048EE">
              <w:rPr>
                <w:rFonts w:hint="eastAsia"/>
              </w:rPr>
              <w:t xml:space="preserve"> </w:t>
            </w:r>
            <w:r w:rsidRPr="002048EE">
              <w:t>powers in device or fabric.</w:t>
            </w:r>
          </w:p>
        </w:tc>
      </w:tr>
      <w:tr w:rsidR="008B7869" w:rsidRPr="002048EE" w:rsidTr="00DC177B">
        <w:tc>
          <w:tcPr>
            <w:tcW w:w="300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DevMPowerStatus</w:t>
            </w:r>
            <w:r>
              <w:t xml:space="preserve"> (1.3.6.1.4.1.25506.8.35.9.1.2.1.2) </w:t>
            </w:r>
          </w:p>
        </w:tc>
        <w:tc>
          <w:tcPr>
            <w:tcW w:w="144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read-only</w:t>
            </w:r>
          </w:p>
        </w:tc>
        <w:tc>
          <w:tcPr>
            <w:tcW w:w="100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No</w:t>
            </w:r>
          </w:p>
        </w:tc>
        <w:tc>
          <w:tcPr>
            <w:tcW w:w="2880" w:type="dxa"/>
            <w:shd w:val="clear" w:color="auto" w:fill="auto"/>
          </w:tcPr>
          <w:p w:rsidR="008B7869" w:rsidRPr="002048EE" w:rsidRDefault="008B7869" w:rsidP="00DC177B">
            <w:pPr>
              <w:pStyle w:val="TableText"/>
              <w:kinsoku w:val="0"/>
              <w:textAlignment w:val="top"/>
            </w:pPr>
            <w:r w:rsidRPr="002048EE">
              <w:t>As per MIB</w:t>
            </w:r>
          </w:p>
        </w:tc>
      </w:tr>
    </w:tbl>
    <w:p w:rsidR="008B7869" w:rsidRPr="002048EE" w:rsidRDefault="008B7869" w:rsidP="008B7869">
      <w:pPr>
        <w:spacing w:after="120"/>
        <w:ind w:left="425"/>
      </w:pPr>
    </w:p>
    <w:p w:rsidR="008B7869" w:rsidRDefault="008B7869" w:rsidP="008B786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7" w:name="_Toc304372880"/>
      <w:bookmarkStart w:id="18" w:name="_Toc313971728"/>
      <w:bookmarkStart w:id="19" w:name="_Toc397420613"/>
      <w:bookmarkStart w:id="20" w:name="_Toc399408795"/>
      <w:r>
        <w:t>hh3c</w:t>
      </w:r>
      <w:r w:rsidRPr="002048EE">
        <w:t>devMSlotEnvironmentTable</w:t>
      </w:r>
      <w:bookmarkEnd w:id="17"/>
      <w:bookmarkEnd w:id="18"/>
      <w:bookmarkEnd w:id="19"/>
      <w:bookmarkEnd w:id="20"/>
    </w:p>
    <w:p w:rsidR="008B7869" w:rsidRDefault="008B7869" w:rsidP="008B7869">
      <w:pPr>
        <w:spacing w:after="120"/>
      </w:pPr>
      <w:r>
        <w:t xml:space="preserve">OID of this table </w:t>
      </w:r>
      <w:proofErr w:type="gramStart"/>
      <w:r>
        <w:t>is :1.3.6.1.4.1.25506.8.35.9.1.3</w:t>
      </w:r>
      <w:proofErr w:type="gramEnd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B7869" w:rsidRPr="002048EE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7869" w:rsidRPr="002048EE" w:rsidRDefault="008B7869" w:rsidP="00DC177B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Description</w:t>
            </w:r>
          </w:p>
        </w:tc>
      </w:tr>
      <w:tr w:rsidR="008B7869" w:rsidRPr="002048EE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lastRenderedPageBreak/>
              <w:t>hh3c</w:t>
            </w:r>
            <w:r w:rsidRPr="009540D9">
              <w:rPr>
                <w:rFonts w:ascii="Helvetica" w:hAnsi="Helvetica" w:cs="Helvetica"/>
              </w:rPr>
              <w:t>devMSlotEnvironmentType</w:t>
            </w:r>
            <w:r>
              <w:rPr>
                <w:rFonts w:ascii="Helvetica" w:hAnsi="Helvetica" w:cs="Helvetica"/>
              </w:rPr>
              <w:t xml:space="preserve"> (1.3.6.1.4.1.25506.8.35.9.1.3.1.1)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8B7869" w:rsidRPr="002048EE" w:rsidTr="00DC177B">
        <w:tc>
          <w:tcPr>
            <w:tcW w:w="300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DevMSlotEnvironmentStatus</w:t>
            </w:r>
            <w:r>
              <w:rPr>
                <w:rFonts w:ascii="Helvetica" w:hAnsi="Helvetica" w:cs="Helvetica"/>
              </w:rPr>
              <w:t xml:space="preserve"> (1.3.6.1.4.1.25506.8.35.9.1.3.1.2) </w:t>
            </w:r>
          </w:p>
        </w:tc>
        <w:tc>
          <w:tcPr>
            <w:tcW w:w="144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8B7869" w:rsidRPr="002048EE" w:rsidTr="00DC177B">
        <w:tc>
          <w:tcPr>
            <w:tcW w:w="300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DevMSlotEnvironmentValue</w:t>
            </w:r>
            <w:r>
              <w:rPr>
                <w:rFonts w:ascii="Helvetica" w:hAnsi="Helvetica" w:cs="Helvetica"/>
              </w:rPr>
              <w:t xml:space="preserve"> (1.3.6.1.4.1.25506.8.35.9.1.3.1.3) </w:t>
            </w:r>
          </w:p>
        </w:tc>
        <w:tc>
          <w:tcPr>
            <w:tcW w:w="144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8B7869" w:rsidRPr="002048EE" w:rsidTr="00DC177B">
        <w:tc>
          <w:tcPr>
            <w:tcW w:w="300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DevMSlotEnvironmentUpperLimit</w:t>
            </w:r>
            <w:r>
              <w:rPr>
                <w:rFonts w:ascii="Helvetica" w:hAnsi="Helvetica" w:cs="Helvetica"/>
              </w:rPr>
              <w:t xml:space="preserve"> (1.3.6.1.4.1.25506.8.35.9.1.3.1.4) </w:t>
            </w:r>
          </w:p>
        </w:tc>
        <w:tc>
          <w:tcPr>
            <w:tcW w:w="144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8B7869" w:rsidRPr="002048EE" w:rsidTr="00DC177B">
        <w:tc>
          <w:tcPr>
            <w:tcW w:w="300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DevMSlotEnvironmentLowerLimit</w:t>
            </w:r>
            <w:r>
              <w:rPr>
                <w:rFonts w:ascii="Helvetica" w:hAnsi="Helvetica" w:cs="Helvetica"/>
              </w:rPr>
              <w:t xml:space="preserve"> (1.3.6.1.4.1.25506.8.35.9.1.3.1.5) </w:t>
            </w:r>
          </w:p>
        </w:tc>
        <w:tc>
          <w:tcPr>
            <w:tcW w:w="144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B7869" w:rsidRPr="009540D9" w:rsidRDefault="008B7869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8B7869" w:rsidRDefault="008B7869" w:rsidP="008B7869">
      <w:pPr>
        <w:ind w:left="0"/>
      </w:pPr>
    </w:p>
    <w:sectPr w:rsidR="008B786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E4A" w:rsidRDefault="00CD2E4A">
      <w:r>
        <w:separator/>
      </w:r>
    </w:p>
  </w:endnote>
  <w:endnote w:type="continuationSeparator" w:id="0">
    <w:p w:rsidR="00CD2E4A" w:rsidRDefault="00CD2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8B7869">
      <w:rPr>
        <w:noProof/>
      </w:rPr>
      <w:t>1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8B7869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E4A" w:rsidRDefault="00CD2E4A">
      <w:r>
        <w:separator/>
      </w:r>
    </w:p>
  </w:footnote>
  <w:footnote w:type="continuationSeparator" w:id="0">
    <w:p w:rsidR="00CD2E4A" w:rsidRDefault="00CD2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4A65FDDC" wp14:editId="45C8BF42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8B7869" w:rsidRPr="008B7869">
      <w:t xml:space="preserve"> </w:t>
    </w:r>
    <w:r w:rsidR="008B7869" w:rsidRPr="008B7869">
      <w:t>HH3C-LswDEVM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869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2E4A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8B786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8B786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8B786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8B786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8B786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8B786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8B786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A09B9-15BE-42BA-87FA-9CEC675D9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lijuan 09119</cp:lastModifiedBy>
  <cp:revision>24</cp:revision>
  <cp:lastPrinted>2010-05-04T10:01:00Z</cp:lastPrinted>
  <dcterms:created xsi:type="dcterms:W3CDTF">2014-07-11T01:33:00Z</dcterms:created>
  <dcterms:modified xsi:type="dcterms:W3CDTF">2014-09-25T03:44:00Z</dcterms:modified>
</cp:coreProperties>
</file>